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387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501A3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07143/040-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3457B2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3457B2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501A36" w:rsidRPr="00501A3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501A36" w:rsidRPr="00501A36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501A36" w:rsidRPr="00501A36">
          <w:rPr>
            <w:rStyle w:val="aa"/>
          </w:rPr>
          <w:t xml:space="preserve"> Поликлиника - Рентгенологическое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501A36" w:rsidRPr="00501A36">
          <w:rPr>
            <w:u w:val="single"/>
          </w:rPr>
          <w:t xml:space="preserve"> 07143/040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501A36" w:rsidRPr="00501A36">
          <w:rPr>
            <w:rStyle w:val="aa"/>
          </w:rPr>
          <w:t xml:space="preserve"> Рентгенолаборант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501A36" w:rsidRPr="00501A36">
          <w:rPr>
            <w:rStyle w:val="aa"/>
          </w:rPr>
          <w:t xml:space="preserve"> 26073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501A36" w:rsidRPr="00501A3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2D69D8" w:rsidP="00AD14A4">
      <w:fldSimple w:instr=" DOCVARIABLE izm_nd_new \* MERGEFORMAT ">
        <w:r w:rsidR="00BE387C" w:rsidRPr="00BE387C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BE387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387C" w:rsidRPr="00BE387C" w:rsidRDefault="00BE387C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BE387C">
              <w:rPr>
                <w:b/>
              </w:rPr>
              <w:t>Пультовая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50</w:t>
            </w:r>
          </w:p>
        </w:tc>
      </w:tr>
      <w:tr w:rsidR="00BE387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387C" w:rsidRPr="00BE387C" w:rsidRDefault="00BE387C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BE387C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E387C" w:rsidRPr="00F27D93" w:rsidRDefault="00BE387C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BE387C" w:rsidRDefault="00BE387C" w:rsidP="00745D40">
            <w:pPr>
              <w:pStyle w:val="a8"/>
            </w:pPr>
          </w:p>
        </w:tc>
      </w:tr>
      <w:tr w:rsidR="00BE387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387C" w:rsidRPr="00BE387C" w:rsidRDefault="00BE387C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BE387C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BE387C" w:rsidRDefault="00BE387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E387C" w:rsidRDefault="00BE387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E387C" w:rsidRDefault="00BE387C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BE387C" w:rsidRDefault="00BE387C" w:rsidP="00745D40">
            <w:pPr>
              <w:pStyle w:val="a8"/>
            </w:pPr>
          </w:p>
        </w:tc>
      </w:tr>
      <w:tr w:rsidR="008D76EB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D76EB" w:rsidRPr="008D76EB" w:rsidRDefault="008D76EB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8D76EB">
              <w:rPr>
                <w:b/>
                <w:i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8D76EB" w:rsidRDefault="008D76EB" w:rsidP="00745D40">
            <w:pPr>
              <w:pStyle w:val="a8"/>
            </w:pPr>
            <w:r>
              <w:t>20</w:t>
            </w:r>
          </w:p>
        </w:tc>
      </w:tr>
      <w:tr w:rsidR="008D76EB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D76EB" w:rsidRPr="008D76EB" w:rsidRDefault="008D76EB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8D76E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8D76EB" w:rsidRDefault="008D76EB" w:rsidP="00745D40">
            <w:pPr>
              <w:pStyle w:val="a8"/>
            </w:pPr>
          </w:p>
        </w:tc>
      </w:tr>
      <w:tr w:rsidR="008D76EB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8D76EB" w:rsidRPr="008D76EB" w:rsidRDefault="008D76EB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8D76E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8D76EB" w:rsidRDefault="008D76EB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8D76EB" w:rsidRDefault="008D76EB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BE387C" w:rsidRPr="00BE387C">
          <w:rPr>
            <w:bCs/>
          </w:rPr>
          <w:t>-</w:t>
        </w:r>
        <w:r w:rsidR="00BE387C" w:rsidRPr="00BE387C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BE387C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lastRenderedPageBreak/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E387C" w:rsidTr="00BE387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BE387C" w:rsidP="00AA46ED">
            <w:pPr>
              <w:pStyle w:val="a8"/>
            </w:pPr>
            <w:r w:rsidRPr="00BE387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BE387C" w:rsidP="00AA46ED">
            <w:pPr>
              <w:pStyle w:val="a8"/>
            </w:pPr>
            <w:r w:rsidRPr="00BE387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E387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387C" w:rsidRDefault="00BE387C" w:rsidP="00AA46ED">
            <w:pPr>
              <w:pStyle w:val="a8"/>
            </w:pPr>
            <w:r w:rsidRPr="00BE387C">
              <w:t>Митяева Ольга Александровна</w:t>
            </w:r>
          </w:p>
        </w:tc>
      </w:tr>
      <w:tr w:rsidR="00AA46ED" w:rsidRPr="00BE387C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E387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E387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E387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E387C" w:rsidRDefault="00BE387C" w:rsidP="00AA46ED">
            <w:pPr>
              <w:pStyle w:val="a8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87C" w:rsidRDefault="00BE387C" w:rsidP="0076042D">
      <w:pPr>
        <w:pStyle w:val="a9"/>
      </w:pPr>
      <w:r>
        <w:separator/>
      </w:r>
    </w:p>
  </w:endnote>
  <w:endnote w:type="continuationSeparator" w:id="0">
    <w:p w:rsidR="00BE387C" w:rsidRDefault="00BE387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01A3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07143/040-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2D69D8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2D69D8" w:rsidRPr="00751B84">
            <w:rPr>
              <w:rStyle w:val="ad"/>
              <w:sz w:val="20"/>
              <w:szCs w:val="20"/>
            </w:rPr>
            <w:fldChar w:fldCharType="separate"/>
          </w:r>
          <w:r w:rsidR="00501A36">
            <w:rPr>
              <w:rStyle w:val="ad"/>
              <w:noProof/>
              <w:sz w:val="20"/>
              <w:szCs w:val="20"/>
            </w:rPr>
            <w:t>1</w:t>
          </w:r>
          <w:r w:rsidR="002D69D8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01A36" w:rsidRPr="00501A36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87C" w:rsidRDefault="00BE387C" w:rsidP="0076042D">
      <w:pPr>
        <w:pStyle w:val="a9"/>
      </w:pPr>
      <w:r>
        <w:separator/>
      </w:r>
    </w:p>
  </w:footnote>
  <w:footnote w:type="continuationSeparator" w:id="0">
    <w:p w:rsidR="00BE387C" w:rsidRDefault="00BE387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6;  07143/040, 07143/040-1А (07143/040), 07143/040-2А (07143/040), 07143/040-3А (07143/040), 07143/040-4А (07143/040), 07143/040-5А (07143/040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Рентгенологическое отделение"/>
    <w:docVar w:name="class" w:val="3.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E2D62A503B54C6C839D4D8AF8D48BFB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40- Б "/>
    <w:docVar w:name="oborud" w:val=" Рентгенодиагностический аппарат Ренекс, проявочный аппарат Kodak Medical X-ray Processor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3AEF1F5FCA542B789FA9080B00EAC48"/>
    <w:docVar w:name="rm_id" w:val="237"/>
    <w:docVar w:name="rm_name" w:val=" Рентгенолаборант "/>
    <w:docVar w:name="rm_number" w:val=" 07143/040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Пленка для рентгеновских снимков, щелочи "/>
    <w:docVar w:name="version" w:val="51"/>
    <w:docVar w:name="zona_name" w:val="Кабинет"/>
    <w:docVar w:name="zona_time" w:val="20"/>
  </w:docVars>
  <w:rsids>
    <w:rsidRoot w:val="0079610D"/>
    <w:rsid w:val="00025683"/>
    <w:rsid w:val="00046815"/>
    <w:rsid w:val="0005566C"/>
    <w:rsid w:val="000D1F5B"/>
    <w:rsid w:val="000F50DE"/>
    <w:rsid w:val="00110025"/>
    <w:rsid w:val="00124B20"/>
    <w:rsid w:val="001429B1"/>
    <w:rsid w:val="001607C8"/>
    <w:rsid w:val="001C112F"/>
    <w:rsid w:val="001F4D8D"/>
    <w:rsid w:val="00234932"/>
    <w:rsid w:val="00236FBA"/>
    <w:rsid w:val="00240A51"/>
    <w:rsid w:val="00255305"/>
    <w:rsid w:val="002D69D8"/>
    <w:rsid w:val="002E1E73"/>
    <w:rsid w:val="002E55C6"/>
    <w:rsid w:val="00301A23"/>
    <w:rsid w:val="00305B2F"/>
    <w:rsid w:val="003457B2"/>
    <w:rsid w:val="00367816"/>
    <w:rsid w:val="003876C3"/>
    <w:rsid w:val="003C24DB"/>
    <w:rsid w:val="003F60DC"/>
    <w:rsid w:val="0040104A"/>
    <w:rsid w:val="00402CAC"/>
    <w:rsid w:val="00444410"/>
    <w:rsid w:val="00460BA3"/>
    <w:rsid w:val="004A47AD"/>
    <w:rsid w:val="004C4DB2"/>
    <w:rsid w:val="004E5A79"/>
    <w:rsid w:val="00501A36"/>
    <w:rsid w:val="00506D53"/>
    <w:rsid w:val="00563E94"/>
    <w:rsid w:val="00576095"/>
    <w:rsid w:val="005A3A36"/>
    <w:rsid w:val="005B466C"/>
    <w:rsid w:val="005B7FE8"/>
    <w:rsid w:val="005C0A9A"/>
    <w:rsid w:val="006842B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9610D"/>
    <w:rsid w:val="007A4C5E"/>
    <w:rsid w:val="007D1852"/>
    <w:rsid w:val="007D2CEA"/>
    <w:rsid w:val="00817E08"/>
    <w:rsid w:val="00856A6F"/>
    <w:rsid w:val="00883461"/>
    <w:rsid w:val="008D76EB"/>
    <w:rsid w:val="008E68DE"/>
    <w:rsid w:val="0090588D"/>
    <w:rsid w:val="0092778A"/>
    <w:rsid w:val="00967790"/>
    <w:rsid w:val="009A0939"/>
    <w:rsid w:val="00A005F0"/>
    <w:rsid w:val="00A12349"/>
    <w:rsid w:val="00A15B2D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7442B"/>
    <w:rsid w:val="00BA5029"/>
    <w:rsid w:val="00BC2F3C"/>
    <w:rsid w:val="00BE387C"/>
    <w:rsid w:val="00C02721"/>
    <w:rsid w:val="00CE3307"/>
    <w:rsid w:val="00CF2E61"/>
    <w:rsid w:val="00D76DF8"/>
    <w:rsid w:val="00DB5302"/>
    <w:rsid w:val="00DD6B1F"/>
    <w:rsid w:val="00E124F4"/>
    <w:rsid w:val="00E254D6"/>
    <w:rsid w:val="00E31A0E"/>
    <w:rsid w:val="00E36337"/>
    <w:rsid w:val="00E54986"/>
    <w:rsid w:val="00EB72AD"/>
    <w:rsid w:val="00EC37A1"/>
    <w:rsid w:val="00EF3DC4"/>
    <w:rsid w:val="00F27D93"/>
    <w:rsid w:val="00F312CD"/>
    <w:rsid w:val="00F74F90"/>
    <w:rsid w:val="00F76072"/>
    <w:rsid w:val="00F76793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1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14</cp:revision>
  <dcterms:created xsi:type="dcterms:W3CDTF">2016-07-19T13:41:00Z</dcterms:created>
  <dcterms:modified xsi:type="dcterms:W3CDTF">2016-10-18T09:22:00Z</dcterms:modified>
</cp:coreProperties>
</file>